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FD5" w:rsidRPr="00E854E8" w:rsidRDefault="001E3593" w:rsidP="009E5BCA">
      <w:pPr>
        <w:rPr>
          <w:sz w:val="20"/>
          <w:szCs w:val="20"/>
        </w:rPr>
      </w:pPr>
      <w:r>
        <w:rPr>
          <w:noProof/>
        </w:rPr>
        <mc:AlternateContent>
          <mc:Choice Requires="wps">
            <w:drawing>
              <wp:anchor distT="0" distB="0" distL="114300" distR="114300" simplePos="0" relativeHeight="251657728" behindDoc="0" locked="0" layoutInCell="1" allowOverlap="1">
                <wp:simplePos x="0" y="0"/>
                <wp:positionH relativeFrom="column">
                  <wp:posOffset>793115</wp:posOffset>
                </wp:positionH>
                <wp:positionV relativeFrom="paragraph">
                  <wp:posOffset>-122555</wp:posOffset>
                </wp:positionV>
                <wp:extent cx="5689600" cy="821690"/>
                <wp:effectExtent l="0" t="0" r="0" b="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821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2FD5" w:rsidRPr="00E854E8" w:rsidRDefault="00012FD5">
                            <w:pPr>
                              <w:rPr>
                                <w:sz w:val="20"/>
                                <w:szCs w:val="20"/>
                              </w:rPr>
                            </w:pPr>
                            <w:smartTag w:uri="urn:schemas-microsoft-com:office:smarttags" w:element="Street">
                              <w:smartTag w:uri="urn:schemas-microsoft-com:office:smarttags" w:element="address">
                                <w:r w:rsidRPr="00E854E8">
                                  <w:rPr>
                                    <w:sz w:val="20"/>
                                    <w:szCs w:val="20"/>
                                  </w:rPr>
                                  <w:t>12 Fedrick Street</w:t>
                                </w:r>
                              </w:smartTag>
                            </w:smartTag>
                          </w:p>
                          <w:p w:rsidR="00012FD5" w:rsidRPr="00E854E8" w:rsidRDefault="00012FD5" w:rsidP="00390AA8">
                            <w:pPr>
                              <w:ind w:left="-851" w:firstLine="851"/>
                              <w:rPr>
                                <w:sz w:val="20"/>
                                <w:szCs w:val="20"/>
                              </w:rPr>
                            </w:pPr>
                            <w:smartTag w:uri="urn:schemas-microsoft-com:office:smarttags" w:element="PlaceName">
                              <w:r w:rsidRPr="00E854E8">
                                <w:rPr>
                                  <w:sz w:val="20"/>
                                  <w:szCs w:val="20"/>
                                </w:rPr>
                                <w:t>Boronia</w:t>
                              </w:r>
                            </w:smartTag>
                            <w:r w:rsidRPr="00E854E8">
                              <w:rPr>
                                <w:sz w:val="20"/>
                                <w:szCs w:val="20"/>
                              </w:rPr>
                              <w:t xml:space="preserve"> </w:t>
                            </w:r>
                            <w:smartTag w:uri="urn:schemas-microsoft-com:office:smarttags" w:element="PlaceType">
                              <w:r w:rsidRPr="00E854E8">
                                <w:rPr>
                                  <w:sz w:val="20"/>
                                  <w:szCs w:val="20"/>
                                </w:rPr>
                                <w:t>Heights</w:t>
                              </w:r>
                            </w:smartTag>
                            <w:r>
                              <w:rPr>
                                <w:sz w:val="20"/>
                                <w:szCs w:val="20"/>
                              </w:rPr>
                              <w:t>, Qld</w:t>
                            </w:r>
                            <w:r w:rsidRPr="00E854E8">
                              <w:rPr>
                                <w:sz w:val="20"/>
                                <w:szCs w:val="20"/>
                              </w:rPr>
                              <w:t xml:space="preserve"> 4124   </w:t>
                            </w:r>
                            <w:smartTag w:uri="urn:schemas-microsoft-com:office:smarttags" w:element="country-region">
                              <w:smartTag w:uri="urn:schemas-microsoft-com:office:smarttags" w:element="place">
                                <w:r w:rsidRPr="00E854E8">
                                  <w:rPr>
                                    <w:sz w:val="20"/>
                                    <w:szCs w:val="20"/>
                                  </w:rPr>
                                  <w:t>Australia</w:t>
                                </w:r>
                              </w:smartTag>
                            </w:smartTag>
                          </w:p>
                          <w:p w:rsidR="00012FD5" w:rsidRPr="00E854E8" w:rsidRDefault="00012FD5" w:rsidP="00FE3720">
                            <w:r w:rsidRPr="00E854E8">
                              <w:rPr>
                                <w:sz w:val="20"/>
                                <w:szCs w:val="20"/>
                              </w:rPr>
                              <w:t>ABN: 116 538 752 80</w:t>
                            </w:r>
                            <w:r w:rsidRPr="00E854E8">
                              <w:rPr>
                                <w:sz w:val="20"/>
                                <w:szCs w:val="20"/>
                              </w:rPr>
                              <w:tab/>
                            </w:r>
                            <w:r w:rsidRPr="00E854E8">
                              <w:rPr>
                                <w:sz w:val="20"/>
                                <w:szCs w:val="20"/>
                              </w:rPr>
                              <w:tab/>
                            </w:r>
                            <w:r>
                              <w:tab/>
                            </w:r>
                          </w:p>
                          <w:p w:rsidR="00012FD5" w:rsidRDefault="00012FD5" w:rsidP="009E5BCA">
                            <w:pPr>
                              <w:rPr>
                                <w:sz w:val="20"/>
                                <w:szCs w:val="20"/>
                              </w:rPr>
                            </w:pPr>
                            <w:r w:rsidRPr="00E854E8">
                              <w:rPr>
                                <w:sz w:val="20"/>
                                <w:szCs w:val="20"/>
                              </w:rPr>
                              <w:t>Phone:</w:t>
                            </w:r>
                            <w:r>
                              <w:rPr>
                                <w:sz w:val="20"/>
                                <w:szCs w:val="20"/>
                              </w:rPr>
                              <w:t xml:space="preserve"> +61</w:t>
                            </w:r>
                            <w:r w:rsidRPr="00E854E8">
                              <w:rPr>
                                <w:sz w:val="20"/>
                                <w:szCs w:val="20"/>
                              </w:rPr>
                              <w:t xml:space="preserve"> </w:t>
                            </w:r>
                            <w:r>
                              <w:rPr>
                                <w:sz w:val="20"/>
                                <w:szCs w:val="20"/>
                              </w:rPr>
                              <w:t>(</w:t>
                            </w:r>
                            <w:r w:rsidRPr="00E854E8">
                              <w:rPr>
                                <w:sz w:val="20"/>
                                <w:szCs w:val="20"/>
                              </w:rPr>
                              <w:t>07</w:t>
                            </w:r>
                            <w:r>
                              <w:rPr>
                                <w:sz w:val="20"/>
                                <w:szCs w:val="20"/>
                              </w:rPr>
                              <w:t>)</w:t>
                            </w:r>
                            <w:r w:rsidRPr="00E854E8">
                              <w:rPr>
                                <w:sz w:val="20"/>
                                <w:szCs w:val="20"/>
                              </w:rPr>
                              <w:t xml:space="preserve"> 3800 7188                     </w:t>
                            </w:r>
                            <w:r>
                              <w:rPr>
                                <w:sz w:val="20"/>
                                <w:szCs w:val="20"/>
                              </w:rPr>
                              <w:t xml:space="preserve"> </w:t>
                            </w:r>
                            <w:r w:rsidRPr="00E854E8">
                              <w:rPr>
                                <w:sz w:val="20"/>
                                <w:szCs w:val="20"/>
                              </w:rPr>
                              <w:t xml:space="preserve">  </w:t>
                            </w:r>
                            <w:r>
                              <w:rPr>
                                <w:sz w:val="20"/>
                                <w:szCs w:val="20"/>
                              </w:rPr>
                              <w:t xml:space="preserve">               </w:t>
                            </w:r>
                            <w:r w:rsidRPr="00E854E8">
                              <w:rPr>
                                <w:sz w:val="20"/>
                                <w:szCs w:val="20"/>
                              </w:rPr>
                              <w:t xml:space="preserve">Fax: </w:t>
                            </w:r>
                            <w:r>
                              <w:rPr>
                                <w:sz w:val="20"/>
                                <w:szCs w:val="20"/>
                              </w:rPr>
                              <w:t xml:space="preserve">+61 (07) </w:t>
                            </w:r>
                            <w:r w:rsidRPr="00E854E8">
                              <w:rPr>
                                <w:sz w:val="20"/>
                                <w:szCs w:val="20"/>
                              </w:rPr>
                              <w:t xml:space="preserve">3800 7897    </w:t>
                            </w:r>
                          </w:p>
                          <w:p w:rsidR="00012FD5" w:rsidRPr="004A356C" w:rsidRDefault="00012FD5">
                            <w:pPr>
                              <w:rPr>
                                <w:sz w:val="20"/>
                                <w:szCs w:val="20"/>
                              </w:rPr>
                            </w:pPr>
                            <w:r w:rsidRPr="004A356C">
                              <w:rPr>
                                <w:sz w:val="20"/>
                                <w:szCs w:val="20"/>
                              </w:rPr>
                              <w:t>Email</w:t>
                            </w:r>
                            <w:r w:rsidRPr="004A356C">
                              <w:rPr>
                                <w:color w:val="333399"/>
                                <w:sz w:val="20"/>
                                <w:szCs w:val="20"/>
                              </w:rPr>
                              <w:t xml:space="preserve">: </w:t>
                            </w:r>
                            <w:hyperlink r:id="rId8" w:history="1">
                              <w:r w:rsidRPr="004A356C">
                                <w:rPr>
                                  <w:rStyle w:val="Hyperlink"/>
                                  <w:i/>
                                  <w:color w:val="333399"/>
                                  <w:sz w:val="20"/>
                                  <w:szCs w:val="20"/>
                                  <w:u w:val="none"/>
                                </w:rPr>
                                <w:t>admin@spcagedcare.org.au</w:t>
                              </w:r>
                            </w:hyperlink>
                            <w:r w:rsidRPr="004A356C">
                              <w:rPr>
                                <w:color w:val="333399"/>
                                <w:sz w:val="20"/>
                                <w:szCs w:val="20"/>
                              </w:rPr>
                              <w:t xml:space="preserve"> </w:t>
                            </w:r>
                            <w:r w:rsidRPr="004A356C">
                              <w:rPr>
                                <w:sz w:val="20"/>
                                <w:szCs w:val="20"/>
                              </w:rPr>
                              <w:t xml:space="preserve">   </w:t>
                            </w:r>
                            <w:r>
                              <w:rPr>
                                <w:sz w:val="20"/>
                                <w:szCs w:val="20"/>
                              </w:rPr>
                              <w:t xml:space="preserve">      </w:t>
                            </w:r>
                            <w:r w:rsidRPr="004A356C">
                              <w:rPr>
                                <w:sz w:val="20"/>
                                <w:szCs w:val="20"/>
                              </w:rPr>
                              <w:t xml:space="preserve">  </w:t>
                            </w:r>
                            <w:r>
                              <w:rPr>
                                <w:sz w:val="20"/>
                                <w:szCs w:val="20"/>
                              </w:rPr>
                              <w:t xml:space="preserve">              </w:t>
                            </w:r>
                            <w:r w:rsidRPr="004A356C">
                              <w:rPr>
                                <w:sz w:val="20"/>
                                <w:szCs w:val="20"/>
                              </w:rPr>
                              <w:t xml:space="preserve">Website: </w:t>
                            </w:r>
                            <w:hyperlink r:id="rId9" w:history="1">
                              <w:r w:rsidRPr="004A356C">
                                <w:rPr>
                                  <w:rStyle w:val="Hyperlink"/>
                                  <w:i/>
                                  <w:color w:val="333399"/>
                                  <w:sz w:val="20"/>
                                  <w:szCs w:val="20"/>
                                  <w:u w:val="none"/>
                                </w:rPr>
                                <w:t>www.spcagedcare.org.au</w:t>
                              </w:r>
                            </w:hyperlink>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62.45pt;margin-top:-9.65pt;width:448pt;height:64.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aOjtgIAALo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" filled="f" stroked="f">
                <v:textbox style="mso-fit-shape-to-text:t">
                  <w:txbxContent>
                    <w:p w:rsidR="00012FD5" w:rsidRPr="00E854E8" w:rsidRDefault="00012FD5">
                      <w:pPr>
                        <w:rPr>
                          <w:sz w:val="20"/>
                          <w:szCs w:val="20"/>
                        </w:rPr>
                      </w:pPr>
                      <w:smartTag w:uri="urn:schemas-microsoft-com:office:smarttags" w:element="Street">
                        <w:smartTag w:uri="urn:schemas-microsoft-com:office:smarttags" w:element="address">
                          <w:r w:rsidRPr="00E854E8">
                            <w:rPr>
                              <w:sz w:val="20"/>
                              <w:szCs w:val="20"/>
                            </w:rPr>
                            <w:t>12 Fedrick Street</w:t>
                          </w:r>
                        </w:smartTag>
                      </w:smartTag>
                    </w:p>
                    <w:p w:rsidR="00012FD5" w:rsidRPr="00E854E8" w:rsidRDefault="00012FD5" w:rsidP="00390AA8">
                      <w:pPr>
                        <w:ind w:left="-851" w:firstLine="851"/>
                        <w:rPr>
                          <w:sz w:val="20"/>
                          <w:szCs w:val="20"/>
                        </w:rPr>
                      </w:pPr>
                      <w:smartTag w:uri="urn:schemas-microsoft-com:office:smarttags" w:element="PlaceName">
                        <w:r w:rsidRPr="00E854E8">
                          <w:rPr>
                            <w:sz w:val="20"/>
                            <w:szCs w:val="20"/>
                          </w:rPr>
                          <w:t>Boronia</w:t>
                        </w:r>
                      </w:smartTag>
                      <w:r w:rsidRPr="00E854E8">
                        <w:rPr>
                          <w:sz w:val="20"/>
                          <w:szCs w:val="20"/>
                        </w:rPr>
                        <w:t xml:space="preserve"> </w:t>
                      </w:r>
                      <w:smartTag w:uri="urn:schemas-microsoft-com:office:smarttags" w:element="PlaceType">
                        <w:r w:rsidRPr="00E854E8">
                          <w:rPr>
                            <w:sz w:val="20"/>
                            <w:szCs w:val="20"/>
                          </w:rPr>
                          <w:t>Heights</w:t>
                        </w:r>
                      </w:smartTag>
                      <w:r>
                        <w:rPr>
                          <w:sz w:val="20"/>
                          <w:szCs w:val="20"/>
                        </w:rPr>
                        <w:t>, Qld</w:t>
                      </w:r>
                      <w:r w:rsidRPr="00E854E8">
                        <w:rPr>
                          <w:sz w:val="20"/>
                          <w:szCs w:val="20"/>
                        </w:rPr>
                        <w:t xml:space="preserve"> 4124   </w:t>
                      </w:r>
                      <w:smartTag w:uri="urn:schemas-microsoft-com:office:smarttags" w:element="country-region">
                        <w:smartTag w:uri="urn:schemas-microsoft-com:office:smarttags" w:element="place">
                          <w:r w:rsidRPr="00E854E8">
                            <w:rPr>
                              <w:sz w:val="20"/>
                              <w:szCs w:val="20"/>
                            </w:rPr>
                            <w:t>Australia</w:t>
                          </w:r>
                        </w:smartTag>
                      </w:smartTag>
                    </w:p>
                    <w:p w:rsidR="00012FD5" w:rsidRPr="00E854E8" w:rsidRDefault="00012FD5" w:rsidP="00FE3720">
                      <w:r w:rsidRPr="00E854E8">
                        <w:rPr>
                          <w:sz w:val="20"/>
                          <w:szCs w:val="20"/>
                        </w:rPr>
                        <w:t>ABN: 116 538 752 80</w:t>
                      </w:r>
                      <w:r w:rsidRPr="00E854E8">
                        <w:rPr>
                          <w:sz w:val="20"/>
                          <w:szCs w:val="20"/>
                        </w:rPr>
                        <w:tab/>
                      </w:r>
                      <w:r w:rsidRPr="00E854E8">
                        <w:rPr>
                          <w:sz w:val="20"/>
                          <w:szCs w:val="20"/>
                        </w:rPr>
                        <w:tab/>
                      </w:r>
                      <w:r>
                        <w:tab/>
                      </w:r>
                    </w:p>
                    <w:p w:rsidR="00012FD5" w:rsidRDefault="00012FD5" w:rsidP="009E5BCA">
                      <w:pPr>
                        <w:rPr>
                          <w:sz w:val="20"/>
                          <w:szCs w:val="20"/>
                        </w:rPr>
                      </w:pPr>
                      <w:r w:rsidRPr="00E854E8">
                        <w:rPr>
                          <w:sz w:val="20"/>
                          <w:szCs w:val="20"/>
                        </w:rPr>
                        <w:t>Phone:</w:t>
                      </w:r>
                      <w:r>
                        <w:rPr>
                          <w:sz w:val="20"/>
                          <w:szCs w:val="20"/>
                        </w:rPr>
                        <w:t xml:space="preserve"> +61</w:t>
                      </w:r>
                      <w:r w:rsidRPr="00E854E8">
                        <w:rPr>
                          <w:sz w:val="20"/>
                          <w:szCs w:val="20"/>
                        </w:rPr>
                        <w:t xml:space="preserve"> </w:t>
                      </w:r>
                      <w:r>
                        <w:rPr>
                          <w:sz w:val="20"/>
                          <w:szCs w:val="20"/>
                        </w:rPr>
                        <w:t>(</w:t>
                      </w:r>
                      <w:r w:rsidRPr="00E854E8">
                        <w:rPr>
                          <w:sz w:val="20"/>
                          <w:szCs w:val="20"/>
                        </w:rPr>
                        <w:t>07</w:t>
                      </w:r>
                      <w:r>
                        <w:rPr>
                          <w:sz w:val="20"/>
                          <w:szCs w:val="20"/>
                        </w:rPr>
                        <w:t>)</w:t>
                      </w:r>
                      <w:r w:rsidRPr="00E854E8">
                        <w:rPr>
                          <w:sz w:val="20"/>
                          <w:szCs w:val="20"/>
                        </w:rPr>
                        <w:t xml:space="preserve"> 3800 7188                     </w:t>
                      </w:r>
                      <w:r>
                        <w:rPr>
                          <w:sz w:val="20"/>
                          <w:szCs w:val="20"/>
                        </w:rPr>
                        <w:t xml:space="preserve"> </w:t>
                      </w:r>
                      <w:r w:rsidRPr="00E854E8">
                        <w:rPr>
                          <w:sz w:val="20"/>
                          <w:szCs w:val="20"/>
                        </w:rPr>
                        <w:t xml:space="preserve">  </w:t>
                      </w:r>
                      <w:r>
                        <w:rPr>
                          <w:sz w:val="20"/>
                          <w:szCs w:val="20"/>
                        </w:rPr>
                        <w:t xml:space="preserve">               </w:t>
                      </w:r>
                      <w:r w:rsidRPr="00E854E8">
                        <w:rPr>
                          <w:sz w:val="20"/>
                          <w:szCs w:val="20"/>
                        </w:rPr>
                        <w:t xml:space="preserve">Fax: </w:t>
                      </w:r>
                      <w:r>
                        <w:rPr>
                          <w:sz w:val="20"/>
                          <w:szCs w:val="20"/>
                        </w:rPr>
                        <w:t xml:space="preserve">+61 (07) </w:t>
                      </w:r>
                      <w:r w:rsidRPr="00E854E8">
                        <w:rPr>
                          <w:sz w:val="20"/>
                          <w:szCs w:val="20"/>
                        </w:rPr>
                        <w:t xml:space="preserve">3800 7897    </w:t>
                      </w:r>
                    </w:p>
                    <w:p w:rsidR="00012FD5" w:rsidRPr="004A356C" w:rsidRDefault="00012FD5">
                      <w:pPr>
                        <w:rPr>
                          <w:sz w:val="20"/>
                          <w:szCs w:val="20"/>
                        </w:rPr>
                      </w:pPr>
                      <w:r w:rsidRPr="004A356C">
                        <w:rPr>
                          <w:sz w:val="20"/>
                          <w:szCs w:val="20"/>
                        </w:rPr>
                        <w:t>Email</w:t>
                      </w:r>
                      <w:r w:rsidRPr="004A356C">
                        <w:rPr>
                          <w:color w:val="333399"/>
                          <w:sz w:val="20"/>
                          <w:szCs w:val="20"/>
                        </w:rPr>
                        <w:t xml:space="preserve">: </w:t>
                      </w:r>
                      <w:hyperlink r:id="rId10" w:history="1">
                        <w:r w:rsidRPr="004A356C">
                          <w:rPr>
                            <w:rStyle w:val="Hyperlink"/>
                            <w:i/>
                            <w:color w:val="333399"/>
                            <w:sz w:val="20"/>
                            <w:szCs w:val="20"/>
                            <w:u w:val="none"/>
                          </w:rPr>
                          <w:t>admin@spcagedcare.org.au</w:t>
                        </w:r>
                      </w:hyperlink>
                      <w:r w:rsidRPr="004A356C">
                        <w:rPr>
                          <w:color w:val="333399"/>
                          <w:sz w:val="20"/>
                          <w:szCs w:val="20"/>
                        </w:rPr>
                        <w:t xml:space="preserve"> </w:t>
                      </w:r>
                      <w:r w:rsidRPr="004A356C">
                        <w:rPr>
                          <w:sz w:val="20"/>
                          <w:szCs w:val="20"/>
                        </w:rPr>
                        <w:t xml:space="preserve">   </w:t>
                      </w:r>
                      <w:r>
                        <w:rPr>
                          <w:sz w:val="20"/>
                          <w:szCs w:val="20"/>
                        </w:rPr>
                        <w:t xml:space="preserve">      </w:t>
                      </w:r>
                      <w:r w:rsidRPr="004A356C">
                        <w:rPr>
                          <w:sz w:val="20"/>
                          <w:szCs w:val="20"/>
                        </w:rPr>
                        <w:t xml:space="preserve">  </w:t>
                      </w:r>
                      <w:r>
                        <w:rPr>
                          <w:sz w:val="20"/>
                          <w:szCs w:val="20"/>
                        </w:rPr>
                        <w:t xml:space="preserve">              </w:t>
                      </w:r>
                      <w:r w:rsidRPr="004A356C">
                        <w:rPr>
                          <w:sz w:val="20"/>
                          <w:szCs w:val="20"/>
                        </w:rPr>
                        <w:t xml:space="preserve">Website: </w:t>
                      </w:r>
                      <w:hyperlink r:id="rId11" w:history="1">
                        <w:r w:rsidRPr="004A356C">
                          <w:rPr>
                            <w:rStyle w:val="Hyperlink"/>
                            <w:i/>
                            <w:color w:val="333399"/>
                            <w:sz w:val="20"/>
                            <w:szCs w:val="20"/>
                            <w:u w:val="none"/>
                          </w:rPr>
                          <w:t>www.spcagedcare.org.au</w:t>
                        </w:r>
                      </w:hyperlink>
                    </w:p>
                  </w:txbxContent>
                </v:textbox>
              </v:shape>
            </w:pict>
          </mc:Fallback>
        </mc:AlternateContent>
      </w:r>
      <w:r>
        <w:rPr>
          <w:noProof/>
        </w:rPr>
        <w:drawing>
          <wp:anchor distT="0" distB="0" distL="114300" distR="114300" simplePos="0" relativeHeight="251658752" behindDoc="1" locked="0" layoutInCell="1" allowOverlap="1">
            <wp:simplePos x="0" y="0"/>
            <wp:positionH relativeFrom="column">
              <wp:posOffset>-310515</wp:posOffset>
            </wp:positionH>
            <wp:positionV relativeFrom="paragraph">
              <wp:posOffset>-572770</wp:posOffset>
            </wp:positionV>
            <wp:extent cx="1104900" cy="1104900"/>
            <wp:effectExtent l="0" t="0" r="0" b="0"/>
            <wp:wrapNone/>
            <wp:docPr id="3" name="Picture 11" descr="SP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PC 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pic:spPr>
                </pic:pic>
              </a:graphicData>
            </a:graphic>
            <wp14:sizeRelH relativeFrom="page">
              <wp14:pctWidth>0</wp14:pctWidth>
            </wp14:sizeRelH>
            <wp14:sizeRelV relativeFrom="page">
              <wp14:pctHeight>0</wp14:pctHeight>
            </wp14:sizeRelV>
          </wp:anchor>
        </w:drawing>
      </w:r>
    </w:p>
    <w:p w:rsidR="00012FD5" w:rsidRDefault="00012FD5" w:rsidP="009E5BCA">
      <w:pPr>
        <w:rPr>
          <w:rFonts w:ascii="Arial" w:hAnsi="Arial" w:cs="Arial"/>
          <w:sz w:val="20"/>
          <w:szCs w:val="20"/>
        </w:rPr>
      </w:pPr>
    </w:p>
    <w:p w:rsidR="00012FD5" w:rsidRPr="009E5BCA" w:rsidRDefault="00012FD5" w:rsidP="00FE3720"/>
    <w:p w:rsidR="00012FD5" w:rsidRDefault="001E3593">
      <w:r>
        <w:rPr>
          <w:noProof/>
        </w:rPr>
        <mc:AlternateContent>
          <mc:Choice Requires="wps">
            <w:drawing>
              <wp:anchor distT="4294967295" distB="4294967295" distL="114300" distR="114300" simplePos="0" relativeHeight="251656704" behindDoc="0" locked="0" layoutInCell="1" allowOverlap="1">
                <wp:simplePos x="0" y="0"/>
                <wp:positionH relativeFrom="column">
                  <wp:posOffset>-413385</wp:posOffset>
                </wp:positionH>
                <wp:positionV relativeFrom="paragraph">
                  <wp:posOffset>295909</wp:posOffset>
                </wp:positionV>
                <wp:extent cx="7658100" cy="0"/>
                <wp:effectExtent l="0" t="0" r="19050"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3A5318" id="Line 7"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55pt,23.3pt" to="570.4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V7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"/>
            </w:pict>
          </mc:Fallback>
        </mc:AlternateContent>
      </w:r>
      <w:r w:rsidR="00012FD5" w:rsidRPr="00FE3720">
        <w:rPr>
          <w:rFonts w:ascii="Arial" w:hAnsi="Arial" w:cs="Arial"/>
        </w:rPr>
        <w:tab/>
      </w:r>
      <w:r w:rsidR="00012FD5" w:rsidRPr="00FE3720">
        <w:rPr>
          <w:rFonts w:ascii="Arial" w:hAnsi="Arial" w:cs="Arial"/>
        </w:rPr>
        <w:tab/>
      </w:r>
      <w:r w:rsidR="00012FD5" w:rsidRPr="00FE3720">
        <w:rPr>
          <w:rFonts w:ascii="Arial" w:hAnsi="Arial" w:cs="Arial"/>
        </w:rPr>
        <w:tab/>
      </w:r>
      <w:r w:rsidR="00012FD5" w:rsidRPr="00FE3720">
        <w:rPr>
          <w:rFonts w:ascii="Arial" w:hAnsi="Arial" w:cs="Arial"/>
        </w:rPr>
        <w:tab/>
      </w:r>
      <w:r w:rsidR="00012FD5" w:rsidRPr="00FE3720">
        <w:rPr>
          <w:rFonts w:ascii="Arial" w:hAnsi="Arial" w:cs="Arial"/>
        </w:rPr>
        <w:tab/>
      </w:r>
      <w:r w:rsidR="00012FD5" w:rsidRPr="00FE3720">
        <w:rPr>
          <w:rFonts w:ascii="Arial" w:hAnsi="Arial" w:cs="Arial"/>
        </w:rPr>
        <w:tab/>
      </w:r>
      <w:r w:rsidR="00012FD5" w:rsidRPr="00FE3720">
        <w:rPr>
          <w:rFonts w:ascii="Arial" w:hAnsi="Arial" w:cs="Arial"/>
        </w:rPr>
        <w:tab/>
      </w:r>
      <w:r w:rsidR="00012FD5" w:rsidRPr="00FE3720">
        <w:rPr>
          <w:rFonts w:ascii="Arial" w:hAnsi="Arial" w:cs="Arial"/>
        </w:rPr>
        <w:tab/>
      </w:r>
      <w:r w:rsidR="00012FD5" w:rsidRPr="00FE3720">
        <w:rPr>
          <w:rFonts w:ascii="Arial" w:hAnsi="Arial" w:cs="Arial"/>
        </w:rPr>
        <w:tab/>
      </w:r>
      <w:r w:rsidR="00012FD5" w:rsidRPr="00FE3720">
        <w:rPr>
          <w:rFonts w:ascii="Arial" w:hAnsi="Arial" w:cs="Arial"/>
        </w:rPr>
        <w:tab/>
      </w:r>
      <w:r w:rsidR="00012FD5" w:rsidRPr="00FE3720">
        <w:rPr>
          <w:rFonts w:ascii="Arial" w:hAnsi="Arial" w:cs="Arial"/>
        </w:rPr>
        <w:tab/>
      </w:r>
    </w:p>
    <w:p w:rsidR="00012FD5" w:rsidRDefault="00012FD5">
      <w:r>
        <w:tab/>
      </w:r>
      <w:r>
        <w:tab/>
      </w:r>
      <w:r>
        <w:tab/>
      </w:r>
    </w:p>
    <w:p w:rsidR="00327D90" w:rsidRPr="001615AF" w:rsidRDefault="00B13360">
      <w:r>
        <w:t>22 August</w:t>
      </w:r>
      <w:r w:rsidR="00112053">
        <w:t xml:space="preserve"> 2020</w:t>
      </w:r>
    </w:p>
    <w:p w:rsidR="00012FD5" w:rsidRPr="001615AF" w:rsidRDefault="00012FD5"/>
    <w:p w:rsidR="00012FD5" w:rsidRPr="001615AF" w:rsidRDefault="001615AF">
      <w:r w:rsidRPr="001615AF">
        <w:t>Dear Family and Friends</w:t>
      </w:r>
      <w:r w:rsidR="00012FD5" w:rsidRPr="001615AF">
        <w:t>,</w:t>
      </w:r>
    </w:p>
    <w:p w:rsidR="00012FD5" w:rsidRPr="001615AF" w:rsidRDefault="00012FD5">
      <w:bookmarkStart w:id="0" w:name="_GoBack"/>
      <w:bookmarkEnd w:id="0"/>
    </w:p>
    <w:p w:rsidR="00012FD5" w:rsidRPr="001615AF" w:rsidRDefault="004E54C6" w:rsidP="00CF76FC">
      <w:pPr>
        <w:autoSpaceDE w:val="0"/>
        <w:autoSpaceDN w:val="0"/>
        <w:adjustRightInd w:val="0"/>
        <w:rPr>
          <w:b/>
          <w:szCs w:val="22"/>
        </w:rPr>
      </w:pPr>
      <w:r w:rsidRPr="001615AF">
        <w:rPr>
          <w:b/>
          <w:szCs w:val="22"/>
        </w:rPr>
        <w:t xml:space="preserve">Update: Infection control measures at </w:t>
      </w:r>
      <w:r w:rsidR="00784101" w:rsidRPr="001615AF">
        <w:rPr>
          <w:b/>
          <w:szCs w:val="22"/>
        </w:rPr>
        <w:t>SPC</w:t>
      </w:r>
    </w:p>
    <w:p w:rsidR="004E54C6" w:rsidRDefault="004E54C6" w:rsidP="00CF76FC">
      <w:pPr>
        <w:autoSpaceDE w:val="0"/>
        <w:autoSpaceDN w:val="0"/>
        <w:adjustRightInd w:val="0"/>
        <w:rPr>
          <w:szCs w:val="22"/>
        </w:rPr>
      </w:pPr>
    </w:p>
    <w:p w:rsidR="00B13360" w:rsidRPr="005B0FC5" w:rsidRDefault="00B13360" w:rsidP="00B13360">
      <w:r w:rsidRPr="005B0FC5">
        <w:t>Unfortunately there has been another community outbreak.  As a result Queensland Health has again taken the precautionary step of placing Aged care facilities in the area into lockdown.  We believe this will be officially announced later this morning.  This is a mandatory requirement – it is not a subjective decision on our part.  That said SPC supports the actions and will be guided by the instructions received from Q Health.</w:t>
      </w:r>
    </w:p>
    <w:p w:rsidR="00B13360" w:rsidRPr="005B0FC5" w:rsidRDefault="00B13360" w:rsidP="00B13360"/>
    <w:p w:rsidR="00B13360" w:rsidRPr="005B0FC5" w:rsidRDefault="00B13360" w:rsidP="00B13360">
      <w:r w:rsidRPr="005B0FC5">
        <w:t xml:space="preserve">At this time it is important to note that at time of sending this notice all our residents are well and no one is in isolation or getting tested or awaiting test result in relation to Coronavirus. Residents are going about their normal routine in and out of their rooms. </w:t>
      </w:r>
    </w:p>
    <w:p w:rsidR="00B13360" w:rsidRPr="005B0FC5" w:rsidRDefault="00B13360" w:rsidP="00B13360">
      <w:r w:rsidRPr="005B0FC5">
        <w:t>What does all this mean for:-</w:t>
      </w:r>
    </w:p>
    <w:p w:rsidR="00B13360" w:rsidRPr="005B0FC5" w:rsidRDefault="00B13360" w:rsidP="00B13360">
      <w:r w:rsidRPr="005B0FC5">
        <w:rPr>
          <w:b/>
        </w:rPr>
        <w:t>Family and Visitors</w:t>
      </w:r>
      <w:r w:rsidRPr="005B0FC5">
        <w:rPr>
          <w:b/>
        </w:rPr>
        <w:t>: -</w:t>
      </w:r>
      <w:r w:rsidRPr="005B0FC5">
        <w:t xml:space="preserve"> Effective immediately there will be no visiting to the residential care facility until such time as the Chief Health Officer lifts the restriction.</w:t>
      </w:r>
    </w:p>
    <w:p w:rsidR="00B13360" w:rsidRPr="005B0FC5" w:rsidRDefault="00B13360" w:rsidP="00B13360">
      <w:r w:rsidRPr="005B0FC5">
        <w:t>We understand this is a difficult situation for families as it means you won’t be able to connect directly and/or spend time together with loved ones until the restrictions are lifted.  We remind you of the virtual visitation opportunities</w:t>
      </w:r>
    </w:p>
    <w:p w:rsidR="00B13360" w:rsidRPr="005B0FC5" w:rsidRDefault="00B13360" w:rsidP="00B13360">
      <w:pPr>
        <w:pStyle w:val="ListParagraph"/>
        <w:numPr>
          <w:ilvl w:val="1"/>
          <w:numId w:val="9"/>
        </w:numPr>
      </w:pPr>
      <w:r w:rsidRPr="005B0FC5">
        <w:t xml:space="preserve">Booking can be made by either emailing </w:t>
      </w:r>
      <w:hyperlink r:id="rId13" w:history="1">
        <w:r w:rsidRPr="005B0FC5">
          <w:rPr>
            <w:rStyle w:val="Hyperlink"/>
          </w:rPr>
          <w:t>visiting@spcagedcare.org.au</w:t>
        </w:r>
      </w:hyperlink>
      <w:r w:rsidRPr="005B0FC5">
        <w:t xml:space="preserve"> or calling reception 3800 7188 during office hours (8:30-4:30 M-F).  Bookings should be made prior to close of business the day before you wish to virtual visit so that we can ensure the appropriate help is available.</w:t>
      </w:r>
    </w:p>
    <w:p w:rsidR="00B13360" w:rsidRPr="005B0FC5" w:rsidRDefault="00B13360" w:rsidP="00B13360">
      <w:pPr>
        <w:pStyle w:val="ListParagraph"/>
        <w:numPr>
          <w:ilvl w:val="1"/>
          <w:numId w:val="9"/>
        </w:numPr>
      </w:pPr>
      <w:r w:rsidRPr="005B0FC5">
        <w:t xml:space="preserve">If you email you will receive a confirmation email. </w:t>
      </w:r>
    </w:p>
    <w:p w:rsidR="00B13360" w:rsidRPr="005B0FC5" w:rsidRDefault="00B13360" w:rsidP="00B13360">
      <w:pPr>
        <w:pStyle w:val="ListParagraph"/>
        <w:numPr>
          <w:ilvl w:val="1"/>
          <w:numId w:val="9"/>
        </w:numPr>
      </w:pPr>
      <w:r w:rsidRPr="005B0FC5">
        <w:t>If your preferred time is full we will offer you the nearest available appointment</w:t>
      </w:r>
    </w:p>
    <w:p w:rsidR="00B13360" w:rsidRPr="005B0FC5" w:rsidRDefault="00B13360" w:rsidP="00B13360">
      <w:pPr>
        <w:pStyle w:val="ListParagraph"/>
        <w:numPr>
          <w:ilvl w:val="1"/>
          <w:numId w:val="9"/>
        </w:numPr>
      </w:pPr>
      <w:r w:rsidRPr="005B0FC5">
        <w:t>You will get your confirmation via email together with a link to join a zoom meeting at the designated time.</w:t>
      </w:r>
    </w:p>
    <w:p w:rsidR="00B13360" w:rsidRPr="005B0FC5" w:rsidRDefault="00B13360" w:rsidP="00B13360">
      <w:pPr>
        <w:pStyle w:val="ListParagraph"/>
        <w:numPr>
          <w:ilvl w:val="1"/>
          <w:numId w:val="9"/>
        </w:numPr>
      </w:pPr>
      <w:r w:rsidRPr="005B0FC5">
        <w:t>A staff member will set the meeting up and return later to retrieve the device so that it can be sanitised prior to setting up for the next residents use.</w:t>
      </w:r>
    </w:p>
    <w:p w:rsidR="00B13360" w:rsidRPr="005B0FC5" w:rsidRDefault="00B13360" w:rsidP="00B13360">
      <w:pPr>
        <w:pStyle w:val="ListParagraph"/>
        <w:numPr>
          <w:ilvl w:val="1"/>
          <w:numId w:val="9"/>
        </w:numPr>
      </w:pPr>
      <w:r w:rsidRPr="005B0FC5">
        <w:t xml:space="preserve">We will be using </w:t>
      </w:r>
      <w:r w:rsidRPr="005B0FC5">
        <w:rPr>
          <w:u w:val="single"/>
        </w:rPr>
        <w:t>zoom</w:t>
      </w:r>
      <w:r w:rsidRPr="005B0FC5">
        <w:t xml:space="preserve"> meeting for these sessions.  </w:t>
      </w:r>
      <w:r w:rsidRPr="005B0FC5">
        <w:rPr>
          <w:b/>
        </w:rPr>
        <w:t>Please not if you are going to use your phone you will need to load the app.</w:t>
      </w:r>
      <w:r w:rsidRPr="005B0FC5">
        <w:t xml:space="preserve">  Zoom sends a meeting request link which operates on an iPad or laptop but the app is required for a phone connection.</w:t>
      </w:r>
    </w:p>
    <w:p w:rsidR="00B13360" w:rsidRPr="005B0FC5" w:rsidRDefault="00B13360" w:rsidP="00B13360">
      <w:pPr>
        <w:rPr>
          <w:b/>
        </w:rPr>
      </w:pPr>
    </w:p>
    <w:p w:rsidR="00B13360" w:rsidRPr="005B0FC5" w:rsidRDefault="00B13360" w:rsidP="00B13360">
      <w:r w:rsidRPr="005B0FC5">
        <w:rPr>
          <w:b/>
        </w:rPr>
        <w:t>Residents</w:t>
      </w:r>
      <w:r w:rsidRPr="005B0FC5">
        <w:rPr>
          <w:b/>
        </w:rPr>
        <w:t>: -</w:t>
      </w:r>
      <w:r w:rsidRPr="005B0FC5">
        <w:rPr>
          <w:b/>
        </w:rPr>
        <w:t xml:space="preserve"> </w:t>
      </w:r>
      <w:r w:rsidRPr="005B0FC5">
        <w:t xml:space="preserve">As per the Queensland Health Aged care </w:t>
      </w:r>
      <w:r w:rsidRPr="005B0FC5">
        <w:t>Directive (</w:t>
      </w:r>
      <w:r w:rsidRPr="005B0FC5">
        <w:t xml:space="preserve">No9) </w:t>
      </w:r>
    </w:p>
    <w:p w:rsidR="00B13360" w:rsidRDefault="00B13360" w:rsidP="00B13360">
      <w:pPr>
        <w:rPr>
          <w:color w:val="212121"/>
          <w:shd w:val="clear" w:color="auto" w:fill="FFFFFF"/>
        </w:rPr>
      </w:pPr>
      <w:r w:rsidRPr="005B0FC5">
        <w:rPr>
          <w:color w:val="212121"/>
          <w:shd w:val="clear" w:color="auto" w:fill="FFFFFF"/>
        </w:rPr>
        <w:t>Our residents can no longer leave the aged care home except to receive health care, attend a funeral or for an emergency or for compassionate reasons.</w:t>
      </w:r>
    </w:p>
    <w:p w:rsidR="00B13360" w:rsidRPr="005B0FC5" w:rsidRDefault="00B13360" w:rsidP="00B13360">
      <w:pPr>
        <w:rPr>
          <w:b/>
        </w:rPr>
      </w:pPr>
    </w:p>
    <w:p w:rsidR="00B13360" w:rsidRPr="005B0FC5" w:rsidRDefault="00B13360" w:rsidP="00B13360">
      <w:r w:rsidRPr="005B0FC5">
        <w:rPr>
          <w:b/>
        </w:rPr>
        <w:t>Staff and contractors</w:t>
      </w:r>
      <w:r w:rsidRPr="005B0FC5">
        <w:rPr>
          <w:b/>
        </w:rPr>
        <w:t>: - We</w:t>
      </w:r>
      <w:r w:rsidRPr="005B0FC5">
        <w:t xml:space="preserve"> have taken steps to ensure that our staff do not work across multiple facilities.  Staff are screened on a shift-by-shift basis and sign a declaration that stating they are well; have not been in contact with anyone who has been tested or placed into self-isolation and in the case of employee that they have not worked at another workplace. They also have their daily temperatures recorded and during this period will be wearing masks at all times.</w:t>
      </w:r>
    </w:p>
    <w:p w:rsidR="00B13360" w:rsidRPr="005B0FC5" w:rsidRDefault="00B13360" w:rsidP="00B13360"/>
    <w:p w:rsidR="00B13360" w:rsidRPr="005B0FC5" w:rsidRDefault="00B13360" w:rsidP="00B13360">
      <w:r w:rsidRPr="005B0FC5">
        <w:rPr>
          <w:b/>
        </w:rPr>
        <w:lastRenderedPageBreak/>
        <w:t>Retirement Unit residents and visitors</w:t>
      </w:r>
      <w:r w:rsidRPr="005B0FC5">
        <w:rPr>
          <w:b/>
        </w:rPr>
        <w:t>: -</w:t>
      </w:r>
      <w:r w:rsidRPr="005B0FC5">
        <w:rPr>
          <w:b/>
        </w:rPr>
        <w:t xml:space="preserve"> </w:t>
      </w:r>
      <w:r w:rsidRPr="005B0FC5">
        <w:t xml:space="preserve">As per the previous lockdown entry to the site will be restricted.  </w:t>
      </w:r>
    </w:p>
    <w:p w:rsidR="00B13360" w:rsidRPr="005B0FC5" w:rsidRDefault="00B13360" w:rsidP="00B13360">
      <w:pPr>
        <w:pStyle w:val="ListParagraph"/>
        <w:numPr>
          <w:ilvl w:val="0"/>
          <w:numId w:val="16"/>
        </w:numPr>
      </w:pPr>
      <w:r w:rsidRPr="005B0FC5">
        <w:t>General visitors will be excluded however care related services will be permitted once they complete the necessary checks at the front gate.</w:t>
      </w:r>
    </w:p>
    <w:p w:rsidR="00B13360" w:rsidRPr="005B0FC5" w:rsidRDefault="00B13360" w:rsidP="00B13360">
      <w:pPr>
        <w:pStyle w:val="ListParagraph"/>
        <w:numPr>
          <w:ilvl w:val="0"/>
          <w:numId w:val="16"/>
        </w:numPr>
      </w:pPr>
      <w:r w:rsidRPr="005B0FC5">
        <w:t>Mass will be conducted as normal but only retirement unit residents will be permitted to attend.  You will not be able to attend Saturday mass in the residential aged care facility.</w:t>
      </w:r>
    </w:p>
    <w:p w:rsidR="00B13360" w:rsidRPr="005B0FC5" w:rsidRDefault="00B13360" w:rsidP="00B13360">
      <w:pPr>
        <w:pStyle w:val="ListParagraph"/>
        <w:numPr>
          <w:ilvl w:val="0"/>
          <w:numId w:val="16"/>
        </w:numPr>
      </w:pPr>
      <w:r w:rsidRPr="005B0FC5">
        <w:t xml:space="preserve">We ask and strongly advise that you remain in the facility.  We encourage you to use SPC to source your immediate supplies and needs.  These can be arranged via Libby on 3809 6323 or </w:t>
      </w:r>
      <w:hyperlink r:id="rId14" w:history="1">
        <w:r w:rsidRPr="005B0FC5">
          <w:rPr>
            <w:rStyle w:val="Hyperlink"/>
          </w:rPr>
          <w:t>lcalaby@spcagedcare.org.au</w:t>
        </w:r>
      </w:hyperlink>
    </w:p>
    <w:p w:rsidR="00B13360" w:rsidRPr="005B0FC5" w:rsidRDefault="00B13360" w:rsidP="00B13360">
      <w:pPr>
        <w:pStyle w:val="ListParagraph"/>
        <w:numPr>
          <w:ilvl w:val="0"/>
          <w:numId w:val="16"/>
        </w:numPr>
      </w:pPr>
      <w:r w:rsidRPr="005B0FC5">
        <w:t>We request that should you choose to leave the facility that you minimise you risk – shop at a smaller shopping centre rather than the large ones.  If you do leave we ask that you refrain from moving around the facility and grounds.  Please remember these restrictions are in place because people in surrounding suburbs have tested positive and have been active in the community for some time.  We ask that you take every reasonable step to keep yourself safe and not place others at risk.</w:t>
      </w:r>
    </w:p>
    <w:p w:rsidR="00B13360" w:rsidRDefault="00B13360" w:rsidP="00B13360">
      <w:pPr>
        <w:pStyle w:val="NormalWeb"/>
        <w:shd w:val="clear" w:color="auto" w:fill="FFFFFF"/>
        <w:spacing w:before="240" w:beforeAutospacing="0" w:after="240" w:afterAutospacing="0"/>
        <w:rPr>
          <w:rStyle w:val="Strong"/>
          <w:b w:val="0"/>
          <w:color w:val="212121"/>
        </w:rPr>
      </w:pPr>
    </w:p>
    <w:p w:rsidR="00B13360" w:rsidRPr="005B0FC5" w:rsidRDefault="00B13360" w:rsidP="00B13360">
      <w:pPr>
        <w:pStyle w:val="NormalWeb"/>
        <w:shd w:val="clear" w:color="auto" w:fill="FFFFFF"/>
        <w:spacing w:before="240" w:beforeAutospacing="0" w:after="240" w:afterAutospacing="0"/>
        <w:rPr>
          <w:color w:val="212121"/>
        </w:rPr>
      </w:pPr>
      <w:r w:rsidRPr="005B0FC5">
        <w:rPr>
          <w:rStyle w:val="Strong"/>
          <w:b w:val="0"/>
          <w:color w:val="212121"/>
        </w:rPr>
        <w:t>Again we say t</w:t>
      </w:r>
      <w:r w:rsidRPr="005B0FC5">
        <w:rPr>
          <w:color w:val="212121"/>
        </w:rPr>
        <w:t>hank you for everything you’re doing to help us. We really appreciate all the ways in which you’re helping us to protect the health and wellbeing of everyone in the St Pauls community. It’s important that we maintain an open dialogue with all our residents and families so that we can support and assist you in any way we can, and we’re thankful for the feedback you’ve given to us throughout the Covid-19 pandemic.  Please keep an eye on our website (</w:t>
      </w:r>
      <w:hyperlink r:id="rId15" w:history="1">
        <w:r w:rsidRPr="005B0FC5">
          <w:rPr>
            <w:rStyle w:val="Hyperlink"/>
          </w:rPr>
          <w:t>www.spcagedcare.org.au</w:t>
        </w:r>
      </w:hyperlink>
      <w:r w:rsidRPr="005B0FC5">
        <w:rPr>
          <w:color w:val="212121"/>
        </w:rPr>
        <w:t xml:space="preserve">) as updates will be posted on the home page once they become available. </w:t>
      </w:r>
    </w:p>
    <w:p w:rsidR="00B13360" w:rsidRPr="005B0FC5" w:rsidRDefault="00B13360" w:rsidP="00B13360">
      <w:r w:rsidRPr="005B0FC5">
        <w:t>Once again a reminder that these updates are being emailed to the primary contact.  Please share them with family and friends.</w:t>
      </w:r>
    </w:p>
    <w:p w:rsidR="00B13360" w:rsidRPr="005B0FC5" w:rsidRDefault="00B13360" w:rsidP="00B13360">
      <w:r w:rsidRPr="005B0FC5">
        <w:t>Stay safe and please follow the advice as published by the Queensland Chief Health Officer.</w:t>
      </w:r>
    </w:p>
    <w:p w:rsidR="00B13360" w:rsidRDefault="00B13360" w:rsidP="00CF76FC">
      <w:pPr>
        <w:autoSpaceDE w:val="0"/>
        <w:autoSpaceDN w:val="0"/>
        <w:adjustRightInd w:val="0"/>
        <w:rPr>
          <w:szCs w:val="22"/>
        </w:rPr>
      </w:pPr>
    </w:p>
    <w:sectPr w:rsidR="00B13360" w:rsidSect="003F5A90">
      <w:headerReference w:type="even" r:id="rId16"/>
      <w:headerReference w:type="default" r:id="rId17"/>
      <w:footerReference w:type="even" r:id="rId18"/>
      <w:footerReference w:type="default" r:id="rId19"/>
      <w:headerReference w:type="first" r:id="rId20"/>
      <w:footerReference w:type="first" r:id="rId21"/>
      <w:pgSz w:w="11906" w:h="16838" w:code="9"/>
      <w:pgMar w:top="1440" w:right="1304" w:bottom="1247"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40C" w:rsidRDefault="00AF140C">
      <w:r>
        <w:separator/>
      </w:r>
    </w:p>
  </w:endnote>
  <w:endnote w:type="continuationSeparator" w:id="0">
    <w:p w:rsidR="00AF140C" w:rsidRDefault="00AF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2C0" w:rsidRDefault="00E662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FD5" w:rsidRPr="00DE471A" w:rsidRDefault="00012FD5" w:rsidP="000A7074">
    <w:pPr>
      <w:pStyle w:val="Footer"/>
      <w:jc w:val="center"/>
      <w:rPr>
        <w:b/>
        <w:i/>
        <w:sz w:val="20"/>
        <w:szCs w:val="20"/>
      </w:rPr>
    </w:pPr>
    <w:r w:rsidRPr="00DE471A">
      <w:rPr>
        <w:b/>
        <w:i/>
        <w:sz w:val="20"/>
        <w:szCs w:val="20"/>
      </w:rPr>
      <w:t xml:space="preserve">Encompassing the Vision of the Sisters of </w:t>
    </w:r>
    <w:smartTag w:uri="urn:schemas-microsoft-com:office:smarttags" w:element="City">
      <w:r w:rsidRPr="00DE471A">
        <w:rPr>
          <w:b/>
          <w:i/>
          <w:sz w:val="20"/>
          <w:szCs w:val="20"/>
        </w:rPr>
        <w:t>St Paul</w:t>
      </w:r>
    </w:smartTag>
    <w:r w:rsidRPr="00DE471A">
      <w:rPr>
        <w:b/>
        <w:i/>
        <w:sz w:val="20"/>
        <w:szCs w:val="20"/>
      </w:rPr>
      <w:t xml:space="preserve"> de </w:t>
    </w:r>
    <w:smartTag w:uri="urn:schemas-microsoft-com:office:smarttags" w:element="City">
      <w:smartTag w:uri="urn:schemas-microsoft-com:office:smarttags" w:element="place">
        <w:r w:rsidRPr="00DE471A">
          <w:rPr>
            <w:b/>
            <w:i/>
            <w:sz w:val="20"/>
            <w:szCs w:val="20"/>
          </w:rPr>
          <w:t>Chartres</w:t>
        </w:r>
      </w:smartTag>
    </w:smartTag>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2C0" w:rsidRDefault="00E66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40C" w:rsidRDefault="00AF140C">
      <w:r>
        <w:separator/>
      </w:r>
    </w:p>
  </w:footnote>
  <w:footnote w:type="continuationSeparator" w:id="0">
    <w:p w:rsidR="00AF140C" w:rsidRDefault="00AF1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2C0" w:rsidRDefault="00E662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FD5" w:rsidRPr="009E5BCA" w:rsidRDefault="00012FD5" w:rsidP="00E854E8">
    <w:pPr>
      <w:pStyle w:val="Title"/>
      <w:rPr>
        <w:rFonts w:ascii="Times New Roman" w:hAnsi="Times New Roman"/>
        <w:sz w:val="28"/>
        <w:szCs w:val="28"/>
        <w:u w:val="none"/>
      </w:rPr>
    </w:pPr>
    <w:r>
      <w:rPr>
        <w:rFonts w:ascii="Times New Roman" w:hAnsi="Times New Roman"/>
        <w:sz w:val="28"/>
        <w:szCs w:val="28"/>
        <w:u w:val="none"/>
      </w:rPr>
      <w:t xml:space="preserve">                          </w:t>
    </w:r>
    <w:smartTag w:uri="urn:schemas-microsoft-com:office:smarttags" w:element="City">
      <w:r w:rsidRPr="009E5BCA">
        <w:rPr>
          <w:rFonts w:ascii="Times New Roman" w:hAnsi="Times New Roman"/>
          <w:sz w:val="28"/>
          <w:szCs w:val="28"/>
          <w:u w:val="none"/>
        </w:rPr>
        <w:t>ST PAUL</w:t>
      </w:r>
    </w:smartTag>
    <w:r w:rsidRPr="009E5BCA">
      <w:rPr>
        <w:rFonts w:ascii="Times New Roman" w:hAnsi="Times New Roman"/>
        <w:sz w:val="28"/>
        <w:szCs w:val="28"/>
        <w:u w:val="none"/>
      </w:rPr>
      <w:t xml:space="preserve"> DE </w:t>
    </w:r>
    <w:smartTag w:uri="urn:schemas-microsoft-com:office:smarttags" w:element="City">
      <w:smartTag w:uri="urn:schemas-microsoft-com:office:smarttags" w:element="place">
        <w:r w:rsidRPr="009E5BCA">
          <w:rPr>
            <w:rFonts w:ascii="Times New Roman" w:hAnsi="Times New Roman"/>
            <w:sz w:val="28"/>
            <w:szCs w:val="28"/>
            <w:u w:val="none"/>
          </w:rPr>
          <w:t>CHARTRES</w:t>
        </w:r>
      </w:smartTag>
    </w:smartTag>
    <w:r w:rsidRPr="009E5BCA">
      <w:rPr>
        <w:rFonts w:ascii="Times New Roman" w:hAnsi="Times New Roman"/>
        <w:sz w:val="28"/>
        <w:szCs w:val="28"/>
        <w:u w:val="none"/>
      </w:rPr>
      <w:t xml:space="preserve"> RESIDENTIAL AGED CARE</w:t>
    </w:r>
  </w:p>
  <w:p w:rsidR="00012FD5" w:rsidRPr="009E5BCA" w:rsidRDefault="00012FD5">
    <w:pPr>
      <w:pStyle w:val="Head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2C0" w:rsidRDefault="00E662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6FC1"/>
    <w:multiLevelType w:val="hybridMultilevel"/>
    <w:tmpl w:val="0150B8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492358"/>
    <w:multiLevelType w:val="hybridMultilevel"/>
    <w:tmpl w:val="44E8D3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F23689"/>
    <w:multiLevelType w:val="hybridMultilevel"/>
    <w:tmpl w:val="B9EE60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ABC4ED3"/>
    <w:multiLevelType w:val="hybridMultilevel"/>
    <w:tmpl w:val="209ECB8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DB96C78"/>
    <w:multiLevelType w:val="multilevel"/>
    <w:tmpl w:val="F29E3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3056A2"/>
    <w:multiLevelType w:val="hybridMultilevel"/>
    <w:tmpl w:val="39F49276"/>
    <w:lvl w:ilvl="0" w:tplc="0C09000F">
      <w:start w:val="1"/>
      <w:numFmt w:val="decimal"/>
      <w:lvlText w:val="%1."/>
      <w:lvlJc w:val="left"/>
      <w:pPr>
        <w:ind w:left="765" w:hanging="360"/>
      </w:pPr>
    </w:lvl>
    <w:lvl w:ilvl="1" w:tplc="0C090019">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6" w15:restartNumberingAfterBreak="0">
    <w:nsid w:val="30E510EA"/>
    <w:multiLevelType w:val="hybridMultilevel"/>
    <w:tmpl w:val="25C8C73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E5C15F6"/>
    <w:multiLevelType w:val="hybridMultilevel"/>
    <w:tmpl w:val="E070A6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1825FB2"/>
    <w:multiLevelType w:val="hybridMultilevel"/>
    <w:tmpl w:val="10A61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3280951"/>
    <w:multiLevelType w:val="hybridMultilevel"/>
    <w:tmpl w:val="46A47544"/>
    <w:lvl w:ilvl="0" w:tplc="0C09000F">
      <w:start w:val="1"/>
      <w:numFmt w:val="decimal"/>
      <w:lvlText w:val="%1."/>
      <w:lvlJc w:val="left"/>
      <w:pPr>
        <w:ind w:left="765" w:hanging="360"/>
      </w:pPr>
    </w:lvl>
    <w:lvl w:ilvl="1" w:tplc="0C090003">
      <w:start w:val="1"/>
      <w:numFmt w:val="bullet"/>
      <w:lvlText w:val="o"/>
      <w:lvlJc w:val="left"/>
      <w:pPr>
        <w:ind w:left="1485" w:hanging="360"/>
      </w:pPr>
      <w:rPr>
        <w:rFonts w:ascii="Courier New" w:hAnsi="Courier New" w:cs="Courier New" w:hint="default"/>
      </w:r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10" w15:restartNumberingAfterBreak="0">
    <w:nsid w:val="4A363530"/>
    <w:multiLevelType w:val="hybridMultilevel"/>
    <w:tmpl w:val="DCE041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623146B"/>
    <w:multiLevelType w:val="hybridMultilevel"/>
    <w:tmpl w:val="255C8A58"/>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AA566EF"/>
    <w:multiLevelType w:val="hybridMultilevel"/>
    <w:tmpl w:val="543601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BC2090E"/>
    <w:multiLevelType w:val="hybridMultilevel"/>
    <w:tmpl w:val="08C81F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C1A4225"/>
    <w:multiLevelType w:val="hybridMultilevel"/>
    <w:tmpl w:val="1BB072D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num w:numId="1">
    <w:abstractNumId w:val="10"/>
  </w:num>
  <w:num w:numId="2">
    <w:abstractNumId w:val="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8"/>
  </w:num>
  <w:num w:numId="6">
    <w:abstractNumId w:val="2"/>
  </w:num>
  <w:num w:numId="7">
    <w:abstractNumId w:val="3"/>
  </w:num>
  <w:num w:numId="8">
    <w:abstractNumId w:val="13"/>
  </w:num>
  <w:num w:numId="9">
    <w:abstractNumId w:val="11"/>
  </w:num>
  <w:num w:numId="10">
    <w:abstractNumId w:val="4"/>
  </w:num>
  <w:num w:numId="11">
    <w:abstractNumId w:val="1"/>
  </w:num>
  <w:num w:numId="12">
    <w:abstractNumId w:val="5"/>
  </w:num>
  <w:num w:numId="13">
    <w:abstractNumId w:val="9"/>
  </w:num>
  <w:num w:numId="14">
    <w:abstractNumId w:val="6"/>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AA8"/>
    <w:rsid w:val="00012FD5"/>
    <w:rsid w:val="000133C5"/>
    <w:rsid w:val="00021FF0"/>
    <w:rsid w:val="00022903"/>
    <w:rsid w:val="00026954"/>
    <w:rsid w:val="00033E90"/>
    <w:rsid w:val="00037202"/>
    <w:rsid w:val="0005429A"/>
    <w:rsid w:val="00067F7C"/>
    <w:rsid w:val="00081ADC"/>
    <w:rsid w:val="00092A37"/>
    <w:rsid w:val="000A1D97"/>
    <w:rsid w:val="000A7074"/>
    <w:rsid w:val="000D71C0"/>
    <w:rsid w:val="000E0152"/>
    <w:rsid w:val="000F4E99"/>
    <w:rsid w:val="00102BB1"/>
    <w:rsid w:val="00104278"/>
    <w:rsid w:val="00111277"/>
    <w:rsid w:val="00112053"/>
    <w:rsid w:val="001133E7"/>
    <w:rsid w:val="001137C2"/>
    <w:rsid w:val="00125D79"/>
    <w:rsid w:val="0013118E"/>
    <w:rsid w:val="00134878"/>
    <w:rsid w:val="00155005"/>
    <w:rsid w:val="0015567E"/>
    <w:rsid w:val="001564F9"/>
    <w:rsid w:val="001615AF"/>
    <w:rsid w:val="0016248C"/>
    <w:rsid w:val="0017498E"/>
    <w:rsid w:val="00177244"/>
    <w:rsid w:val="0018495A"/>
    <w:rsid w:val="001A080F"/>
    <w:rsid w:val="001C059E"/>
    <w:rsid w:val="001D24A8"/>
    <w:rsid w:val="001E08CC"/>
    <w:rsid w:val="001E3593"/>
    <w:rsid w:val="001F48F1"/>
    <w:rsid w:val="00206312"/>
    <w:rsid w:val="0020652F"/>
    <w:rsid w:val="00207FFC"/>
    <w:rsid w:val="00214E71"/>
    <w:rsid w:val="00221612"/>
    <w:rsid w:val="002324FF"/>
    <w:rsid w:val="00236996"/>
    <w:rsid w:val="002B1B90"/>
    <w:rsid w:val="002B6425"/>
    <w:rsid w:val="002C27C1"/>
    <w:rsid w:val="002C39CF"/>
    <w:rsid w:val="002D56DC"/>
    <w:rsid w:val="003248F2"/>
    <w:rsid w:val="00327D90"/>
    <w:rsid w:val="00332D50"/>
    <w:rsid w:val="00353FA8"/>
    <w:rsid w:val="003641C6"/>
    <w:rsid w:val="00382A9A"/>
    <w:rsid w:val="003834B2"/>
    <w:rsid w:val="00390AA8"/>
    <w:rsid w:val="003915C9"/>
    <w:rsid w:val="003B7D07"/>
    <w:rsid w:val="003F5A90"/>
    <w:rsid w:val="003F67EC"/>
    <w:rsid w:val="003F6D6E"/>
    <w:rsid w:val="00402D77"/>
    <w:rsid w:val="00402F18"/>
    <w:rsid w:val="00405D44"/>
    <w:rsid w:val="004300B0"/>
    <w:rsid w:val="0045722D"/>
    <w:rsid w:val="00464BB5"/>
    <w:rsid w:val="004824AE"/>
    <w:rsid w:val="004829EC"/>
    <w:rsid w:val="004A356C"/>
    <w:rsid w:val="004B6D99"/>
    <w:rsid w:val="004C19C6"/>
    <w:rsid w:val="004C3175"/>
    <w:rsid w:val="004D66E1"/>
    <w:rsid w:val="004D77D5"/>
    <w:rsid w:val="004E08DD"/>
    <w:rsid w:val="004E54C6"/>
    <w:rsid w:val="004E72FC"/>
    <w:rsid w:val="00506B60"/>
    <w:rsid w:val="00520CA5"/>
    <w:rsid w:val="00523935"/>
    <w:rsid w:val="005577AE"/>
    <w:rsid w:val="00582E7E"/>
    <w:rsid w:val="0058534B"/>
    <w:rsid w:val="00587B36"/>
    <w:rsid w:val="005E2B4F"/>
    <w:rsid w:val="00640C02"/>
    <w:rsid w:val="00666A26"/>
    <w:rsid w:val="00682C5F"/>
    <w:rsid w:val="00690918"/>
    <w:rsid w:val="006918AE"/>
    <w:rsid w:val="00696A6C"/>
    <w:rsid w:val="00697DAA"/>
    <w:rsid w:val="006B76D6"/>
    <w:rsid w:val="006D3B89"/>
    <w:rsid w:val="006D6BD0"/>
    <w:rsid w:val="006F1E81"/>
    <w:rsid w:val="006F7E77"/>
    <w:rsid w:val="00704DB1"/>
    <w:rsid w:val="00710D5D"/>
    <w:rsid w:val="00711582"/>
    <w:rsid w:val="0071323E"/>
    <w:rsid w:val="0074712A"/>
    <w:rsid w:val="00777380"/>
    <w:rsid w:val="00784101"/>
    <w:rsid w:val="007D3417"/>
    <w:rsid w:val="007E1BDA"/>
    <w:rsid w:val="007F0C1D"/>
    <w:rsid w:val="007F3133"/>
    <w:rsid w:val="00817902"/>
    <w:rsid w:val="00822353"/>
    <w:rsid w:val="0082694F"/>
    <w:rsid w:val="00872098"/>
    <w:rsid w:val="00881561"/>
    <w:rsid w:val="008A18DC"/>
    <w:rsid w:val="008A1D88"/>
    <w:rsid w:val="008A6B73"/>
    <w:rsid w:val="008D3BCB"/>
    <w:rsid w:val="008F5A76"/>
    <w:rsid w:val="00922604"/>
    <w:rsid w:val="00982489"/>
    <w:rsid w:val="00993EC5"/>
    <w:rsid w:val="009A5D63"/>
    <w:rsid w:val="009A5E13"/>
    <w:rsid w:val="009C2DF6"/>
    <w:rsid w:val="009E2125"/>
    <w:rsid w:val="009E3E91"/>
    <w:rsid w:val="009E5BCA"/>
    <w:rsid w:val="009F450D"/>
    <w:rsid w:val="00A17959"/>
    <w:rsid w:val="00A647A1"/>
    <w:rsid w:val="00AA7F99"/>
    <w:rsid w:val="00AF140C"/>
    <w:rsid w:val="00AF29F5"/>
    <w:rsid w:val="00B02627"/>
    <w:rsid w:val="00B13360"/>
    <w:rsid w:val="00B403B6"/>
    <w:rsid w:val="00B51674"/>
    <w:rsid w:val="00B5675F"/>
    <w:rsid w:val="00B87FF2"/>
    <w:rsid w:val="00B90F5C"/>
    <w:rsid w:val="00BB686B"/>
    <w:rsid w:val="00BB7098"/>
    <w:rsid w:val="00BD57D2"/>
    <w:rsid w:val="00BD73EF"/>
    <w:rsid w:val="00BE1E6A"/>
    <w:rsid w:val="00C016BD"/>
    <w:rsid w:val="00C129DE"/>
    <w:rsid w:val="00C12BC6"/>
    <w:rsid w:val="00C130EA"/>
    <w:rsid w:val="00C265AC"/>
    <w:rsid w:val="00C6159D"/>
    <w:rsid w:val="00C76B9B"/>
    <w:rsid w:val="00C8507B"/>
    <w:rsid w:val="00C85575"/>
    <w:rsid w:val="00CB1628"/>
    <w:rsid w:val="00CD34C1"/>
    <w:rsid w:val="00CE6663"/>
    <w:rsid w:val="00CF5538"/>
    <w:rsid w:val="00CF76FC"/>
    <w:rsid w:val="00D20041"/>
    <w:rsid w:val="00D31ADD"/>
    <w:rsid w:val="00D4533B"/>
    <w:rsid w:val="00D60E48"/>
    <w:rsid w:val="00D6588E"/>
    <w:rsid w:val="00D67CA8"/>
    <w:rsid w:val="00D9328D"/>
    <w:rsid w:val="00DD4DC3"/>
    <w:rsid w:val="00DE2A8C"/>
    <w:rsid w:val="00DE471A"/>
    <w:rsid w:val="00E3435C"/>
    <w:rsid w:val="00E40F77"/>
    <w:rsid w:val="00E662C0"/>
    <w:rsid w:val="00E854E8"/>
    <w:rsid w:val="00E911E8"/>
    <w:rsid w:val="00EB54EF"/>
    <w:rsid w:val="00F12F31"/>
    <w:rsid w:val="00F160C5"/>
    <w:rsid w:val="00F35D6E"/>
    <w:rsid w:val="00F41EB2"/>
    <w:rsid w:val="00F66D76"/>
    <w:rsid w:val="00F73FB9"/>
    <w:rsid w:val="00F763AB"/>
    <w:rsid w:val="00F87EA7"/>
    <w:rsid w:val="00FB7E9F"/>
    <w:rsid w:val="00FD1A8A"/>
    <w:rsid w:val="00FE3720"/>
    <w:rsid w:val="00FF0F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6145"/>
    <o:shapelayout v:ext="edit">
      <o:idmap v:ext="edit" data="1"/>
    </o:shapelayout>
  </w:shapeDefaults>
  <w:decimalSymbol w:val="."/>
  <w:listSeparator w:val=","/>
  <w15:docId w15:val="{785F58BF-E1A7-4E55-BB9E-B31EFD62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E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A6B73"/>
    <w:pPr>
      <w:tabs>
        <w:tab w:val="center" w:pos="4153"/>
        <w:tab w:val="right" w:pos="8306"/>
      </w:tabs>
    </w:pPr>
  </w:style>
  <w:style w:type="character" w:customStyle="1" w:styleId="HeaderChar">
    <w:name w:val="Header Char"/>
    <w:basedOn w:val="DefaultParagraphFont"/>
    <w:link w:val="Header"/>
    <w:uiPriority w:val="99"/>
    <w:semiHidden/>
    <w:locked/>
    <w:rsid w:val="00214E71"/>
    <w:rPr>
      <w:rFonts w:cs="Times New Roman"/>
      <w:sz w:val="24"/>
      <w:szCs w:val="24"/>
    </w:rPr>
  </w:style>
  <w:style w:type="paragraph" w:styleId="Footer">
    <w:name w:val="footer"/>
    <w:basedOn w:val="Normal"/>
    <w:link w:val="FooterChar"/>
    <w:uiPriority w:val="99"/>
    <w:rsid w:val="008A6B73"/>
    <w:pPr>
      <w:tabs>
        <w:tab w:val="center" w:pos="4153"/>
        <w:tab w:val="right" w:pos="8306"/>
      </w:tabs>
    </w:pPr>
  </w:style>
  <w:style w:type="character" w:customStyle="1" w:styleId="FooterChar">
    <w:name w:val="Footer Char"/>
    <w:basedOn w:val="DefaultParagraphFont"/>
    <w:link w:val="Footer"/>
    <w:uiPriority w:val="99"/>
    <w:semiHidden/>
    <w:locked/>
    <w:rsid w:val="00214E71"/>
    <w:rPr>
      <w:rFonts w:cs="Times New Roman"/>
      <w:sz w:val="24"/>
      <w:szCs w:val="24"/>
    </w:rPr>
  </w:style>
  <w:style w:type="paragraph" w:styleId="Title">
    <w:name w:val="Title"/>
    <w:basedOn w:val="Normal"/>
    <w:link w:val="TitleChar"/>
    <w:uiPriority w:val="99"/>
    <w:qFormat/>
    <w:rsid w:val="008A6B73"/>
    <w:pPr>
      <w:jc w:val="center"/>
    </w:pPr>
    <w:rPr>
      <w:rFonts w:ascii="Arial" w:hAnsi="Arial"/>
      <w:b/>
      <w:bCs/>
      <w:sz w:val="36"/>
      <w:szCs w:val="20"/>
      <w:u w:val="single"/>
      <w:lang w:eastAsia="en-US"/>
    </w:rPr>
  </w:style>
  <w:style w:type="character" w:customStyle="1" w:styleId="TitleChar">
    <w:name w:val="Title Char"/>
    <w:basedOn w:val="DefaultParagraphFont"/>
    <w:link w:val="Title"/>
    <w:uiPriority w:val="99"/>
    <w:locked/>
    <w:rsid w:val="00214E71"/>
    <w:rPr>
      <w:rFonts w:ascii="Cambria" w:hAnsi="Cambria" w:cs="Times New Roman"/>
      <w:b/>
      <w:bCs/>
      <w:kern w:val="28"/>
      <w:sz w:val="32"/>
      <w:szCs w:val="32"/>
    </w:rPr>
  </w:style>
  <w:style w:type="character" w:styleId="Hyperlink">
    <w:name w:val="Hyperlink"/>
    <w:basedOn w:val="DefaultParagraphFont"/>
    <w:uiPriority w:val="99"/>
    <w:rsid w:val="001E08CC"/>
    <w:rPr>
      <w:rFonts w:cs="Times New Roman"/>
      <w:color w:val="0000FF"/>
      <w:u w:val="single"/>
    </w:rPr>
  </w:style>
  <w:style w:type="paragraph" w:styleId="BalloonText">
    <w:name w:val="Balloon Text"/>
    <w:basedOn w:val="Normal"/>
    <w:link w:val="BalloonTextChar"/>
    <w:uiPriority w:val="99"/>
    <w:semiHidden/>
    <w:rsid w:val="009E5BC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14E71"/>
    <w:rPr>
      <w:rFonts w:cs="Times New Roman"/>
      <w:sz w:val="2"/>
    </w:rPr>
  </w:style>
  <w:style w:type="paragraph" w:styleId="ListParagraph">
    <w:name w:val="List Paragraph"/>
    <w:basedOn w:val="Normal"/>
    <w:uiPriority w:val="34"/>
    <w:qFormat/>
    <w:rsid w:val="00690918"/>
    <w:pPr>
      <w:ind w:left="720"/>
      <w:contextualSpacing/>
    </w:pPr>
  </w:style>
  <w:style w:type="paragraph" w:styleId="NormalWeb">
    <w:name w:val="Normal (Web)"/>
    <w:basedOn w:val="Normal"/>
    <w:uiPriority w:val="99"/>
    <w:semiHidden/>
    <w:unhideWhenUsed/>
    <w:locked/>
    <w:rsid w:val="00026954"/>
    <w:pPr>
      <w:spacing w:before="100" w:beforeAutospacing="1" w:after="100" w:afterAutospacing="1"/>
    </w:pPr>
  </w:style>
  <w:style w:type="character" w:styleId="Strong">
    <w:name w:val="Strong"/>
    <w:basedOn w:val="DefaultParagraphFont"/>
    <w:uiPriority w:val="22"/>
    <w:qFormat/>
    <w:rsid w:val="00B133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74819">
      <w:marLeft w:val="0"/>
      <w:marRight w:val="0"/>
      <w:marTop w:val="0"/>
      <w:marBottom w:val="0"/>
      <w:divBdr>
        <w:top w:val="none" w:sz="0" w:space="0" w:color="auto"/>
        <w:left w:val="none" w:sz="0" w:space="0" w:color="auto"/>
        <w:bottom w:val="none" w:sz="0" w:space="0" w:color="auto"/>
        <w:right w:val="none" w:sz="0" w:space="0" w:color="auto"/>
      </w:divBdr>
    </w:div>
    <w:div w:id="327179102">
      <w:bodyDiv w:val="1"/>
      <w:marLeft w:val="0"/>
      <w:marRight w:val="0"/>
      <w:marTop w:val="0"/>
      <w:marBottom w:val="0"/>
      <w:divBdr>
        <w:top w:val="none" w:sz="0" w:space="0" w:color="auto"/>
        <w:left w:val="none" w:sz="0" w:space="0" w:color="auto"/>
        <w:bottom w:val="none" w:sz="0" w:space="0" w:color="auto"/>
        <w:right w:val="none" w:sz="0" w:space="0" w:color="auto"/>
      </w:divBdr>
    </w:div>
    <w:div w:id="14895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in@spcagedcare.org.au" TargetMode="External"/><Relationship Id="rId13" Type="http://schemas.openxmlformats.org/officeDocument/2006/relationships/hyperlink" Target="mailto:visiting@spcagedcare.org.a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cagedcare.org.au" TargetMode="External"/><Relationship Id="rId5" Type="http://schemas.openxmlformats.org/officeDocument/2006/relationships/webSettings" Target="webSettings.xml"/><Relationship Id="rId15" Type="http://schemas.openxmlformats.org/officeDocument/2006/relationships/hyperlink" Target="http://www.spcagedcare.org.au" TargetMode="External"/><Relationship Id="rId23" Type="http://schemas.openxmlformats.org/officeDocument/2006/relationships/theme" Target="theme/theme1.xml"/><Relationship Id="rId10" Type="http://schemas.openxmlformats.org/officeDocument/2006/relationships/hyperlink" Target="mailto:admin@spcagedcare.org.a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pcagedcare.org.au" TargetMode="External"/><Relationship Id="rId14" Type="http://schemas.openxmlformats.org/officeDocument/2006/relationships/hyperlink" Target="mailto:lcalaby@spcagedcare.org.au"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nathan\Desktop\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9264A-E65C-4C00-AA19-8114F821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3</TotalTime>
  <Pages>2</Pages>
  <Words>814</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12 Fedrick Street, Boronia Heights</vt:lpstr>
    </vt:vector>
  </TitlesOfParts>
  <Company>St Paul de Chartres Villa</Company>
  <LinksUpToDate>false</LinksUpToDate>
  <CharactersWithSpaces>4940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Fedrick Street, Boronia Heights</dc:title>
  <dc:subject/>
  <dc:creator>Brett Nathan</dc:creator>
  <cp:keywords/>
  <dc:description/>
  <cp:lastModifiedBy>Colm. McNamara</cp:lastModifiedBy>
  <cp:revision>3</cp:revision>
  <cp:lastPrinted>2020-08-21T23:49:00Z</cp:lastPrinted>
  <dcterms:created xsi:type="dcterms:W3CDTF">2020-08-21T23:45:00Z</dcterms:created>
  <dcterms:modified xsi:type="dcterms:W3CDTF">2020-08-21T23:49:00Z</dcterms:modified>
</cp:coreProperties>
</file>